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D80246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D80246">
        <w:rPr>
          <w:sz w:val="24"/>
          <w:szCs w:val="24"/>
        </w:rPr>
        <w:t>автомобильных шин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1073"/>
        <w:gridCol w:w="8975"/>
        <w:gridCol w:w="1854"/>
        <w:gridCol w:w="2677"/>
      </w:tblGrid>
      <w:tr w:rsidR="00346B75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№ п.п.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10,00R20 И-281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11,00R20 И-111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11,00R22,5 ЯШЗ Я-467 MEDVED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К-70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КИ-115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12,00R20 ИД-304 нс 18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12,00R20 Кама-402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12,00R20 М-93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1200х500х508 ИДП-284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15,5-38 Ф-2АД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16,9-24 Mitas TI-04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175/70R13 Кама EURO-518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175/80R16 Кама-218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 К-156-1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185/75R16C КШЗ К-156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185/75R16С Кама-301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205/70R16 Кама Flame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215/90-15С Я-245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Amtel К-155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К-155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Кама-219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225/85R15С И-502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255/70R16 Yokohama Geolandar H/T-S G051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385/65 R22,5 Кама NT201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 R20 К-100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8,25-20 КИ-111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8,25R20 Кама- У2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8,25R20 У-2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9,00R20 ИН-142Б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9,00R20 О-40БМ-1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Камера 175-16 ОШЗ Газель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10,00R20 Кама-310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11,00R20 И-111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11,00R20 И-68А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11,00R20 Кама-310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11,2-20 Ф-35-1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К-70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КИ-115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12,00R20 ИД-304 нс 18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12,00R20 М-93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1200х500х508 ИДП-284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14.00-20 ОИ-25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15,5-38 Ф-2АД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175/65R14 Кама EURO-519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175/70R13 Кама EURO-518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175/70R13 Кама-217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175/70R13 Кама-505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175/80R16 И-511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185/65R14 KAMA EURO-159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185/65R14 Кама Euro-129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 К-156-1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 К-182А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 Кама-232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185/75R16C КШЗ К-156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185/75R16С Matador MPS 500 Sibir Ice Van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185/75R16С Кама-301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195/65R15 Кама-234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195R16C К-139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205/65R15 Amtel NordMaster 94Q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205/65R15 Cordiant Sno-Max 94T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205/65R15 Yokohama AE-01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205/65R15 Кама EURO-519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205/70R16 Кама Flame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215/65 R16 102T Yokohama Ice Guard IG55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215/90-15С Я-245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Amtel К-155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К-155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Кама-219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Сordiant off road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ЯШЗ Я-435А MEDVED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225/85R15С И-502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235/75R15 И-520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28.1R26 ФД-12М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315/80R22,5 GOODYEAR Omnitrac MSD II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425/85R21 Кама-1260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7,50-20 В-103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8,25R20 У-2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9,00-16 Я-324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9,00-20 VL-45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9,00R20 ИН-142Б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9,00R20 О-40БМ-1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КИ-115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15,5-38 Ф-2АД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 Кама-232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215/90-15С Я-245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Кама-219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425/85R21 Кама-1260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8,25R20 У-2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9,00R20 ИН-142Б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11,00R20 И-68А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11,2-20 Ф-35-1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1100х400х533 О-47А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К-70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12,00-18 КИ-115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12,00R20 М-93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1200х500х508 ИДП-284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15,5-38 Ф-2АД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175/70R13 Кама-217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185/75R16С Matador MPS 500 Sibir Ice Van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185/75R16С Кама EURO-520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185/75R16С Кама-301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195/65R15 Кама EURO-519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195/65R15 Кама-234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205/60R16 Cordiant Sport 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205/60R16 Michelin X-Ice North 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205/60R16 Yokohama AC-02 92V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205/70R16 Кама Flame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205/75R15 Кама-515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215/65R16 Bridgestone EP850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215/65R16 Bridgestone Spike-01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215/65R16 Contyre Arctic Ice III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215/65R16 Yokohama G012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215/65R16 Кама-515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215/90-15С Я-245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К-152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225/75R16 Сordiant off road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225/85R15С И-502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235/75R15 И-520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425/85R21 TyRex CRG Power O-184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425/85R21 Кама-1260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7,50-20 В-103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7,50-20 МИ-173-1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8,25-20 КИ-111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8,25R20 У-2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автомобильная 9,00R20 ИН-142Б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D80246" w:rsidTr="00D80246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246" w:rsidRDefault="00D80246" w:rsidP="00852A1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сельскохозяйственная 16,9-28 Nokian TR Forest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Default="00D80246" w:rsidP="00852A1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246" w:rsidRPr="00B65F66" w:rsidRDefault="00D80246" w:rsidP="00852A1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D80246">
        <w:rPr>
          <w:sz w:val="24"/>
          <w:szCs w:val="24"/>
        </w:rPr>
        <w:t>15 422 887,14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852A1E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0"/>
        <w:gridCol w:w="3092"/>
        <w:gridCol w:w="301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D80246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1 520 798,13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80246" w:rsidTr="004728CD">
        <w:trPr>
          <w:cantSplit/>
          <w:tblHeader/>
        </w:trPr>
        <w:tc>
          <w:tcPr>
            <w:tcW w:w="2926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7 363 005,30</w:t>
            </w:r>
          </w:p>
        </w:tc>
        <w:tc>
          <w:tcPr>
            <w:tcW w:w="1023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80246" w:rsidTr="004728CD">
        <w:trPr>
          <w:cantSplit/>
          <w:tblHeader/>
        </w:trPr>
        <w:tc>
          <w:tcPr>
            <w:tcW w:w="2926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1 019 955,31</w:t>
            </w:r>
          </w:p>
        </w:tc>
        <w:tc>
          <w:tcPr>
            <w:tcW w:w="1023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80246" w:rsidTr="004728CD">
        <w:trPr>
          <w:cantSplit/>
          <w:tblHeader/>
        </w:trPr>
        <w:tc>
          <w:tcPr>
            <w:tcW w:w="2926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5 519 128,40</w:t>
            </w:r>
          </w:p>
        </w:tc>
        <w:tc>
          <w:tcPr>
            <w:tcW w:w="1023" w:type="pct"/>
            <w:vAlign w:val="center"/>
          </w:tcPr>
          <w:p w:rsidR="00D80246" w:rsidRDefault="00D80246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852A1E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D80246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852A1E" w:rsidRDefault="00852A1E" w:rsidP="006D51B5">
      <w:pPr>
        <w:rPr>
          <w:sz w:val="24"/>
          <w:szCs w:val="24"/>
        </w:rPr>
      </w:pPr>
      <w:bookmarkStart w:id="0" w:name="OLE_LINK1"/>
    </w:p>
    <w:p w:rsidR="00852A1E" w:rsidRDefault="00852A1E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675"/>
        <w:gridCol w:w="785"/>
        <w:gridCol w:w="1203"/>
        <w:gridCol w:w="3725"/>
        <w:gridCol w:w="2664"/>
      </w:tblGrid>
      <w:tr w:rsidR="00852A1E" w:rsidRPr="00396193" w:rsidTr="00852A1E">
        <w:trPr>
          <w:trHeight w:val="630"/>
        </w:trPr>
        <w:tc>
          <w:tcPr>
            <w:tcW w:w="221" w:type="pct"/>
            <w:shd w:val="clear" w:color="auto" w:fill="auto"/>
            <w:vAlign w:val="center"/>
          </w:tcPr>
          <w:p w:rsidR="008779C0" w:rsidRPr="008F2255" w:rsidRDefault="008779C0" w:rsidP="00852A1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852A1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1261D" w:rsidRPr="008F2255" w:rsidRDefault="00852A1E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779C0" w:rsidRPr="008F2255" w:rsidRDefault="008779C0" w:rsidP="00852A1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852A1E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267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D80246" w:rsidRPr="00396193" w:rsidTr="00852A1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80246" w:rsidRPr="00396193" w:rsidRDefault="00D80246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10,00R20 И-281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№4, 416474, Астраханская, Астрахань, Шоссе Энергетиков, дом № 1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11,00R20 И-111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11,00R22,5 ЯШЗ Я-467 MEDVED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12,00R20 ИД-304 нс 18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12,00R20 Кама-402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12,00R20 М-93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1200х500х508 ИДП-284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15,5-38 Ф-2АД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16,9-24 Mitas TI-04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175/70R13 Кама EURO-518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175/80R16 Кама-218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 К-156-1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185/75R16C КШЗ К-156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Кама-301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205/70R16 Кама Flame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215/90-15С Я-245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Amtel К-155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К-155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Кама-219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255/70R16 Yokohama Geolandar H/T-S G051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№4, 416474, Астраханская, Астрахань, Шоссе Энергетиков, дом № 1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385/65 R22,5 Кама NT201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 R20 К-100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8,25-20 КИ-111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8,25R20 Кама- У2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8,25R20 У-2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ИН-142Б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О-40БМ-1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80246" w:rsidRPr="00396193" w:rsidTr="00852A1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80246" w:rsidRPr="00396193" w:rsidRDefault="00D80246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 175-16 ОШЗ Газель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10,00R20 Кама-310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11,00R20 И-111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11,00R20 И-68А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11,00R20 Кама-310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11,2-20 Ф-35-1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12,00R20 ИД-304 нс 18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12,00R20 М-93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1200х500х508 ИДП-284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14.00-20 ОИ-25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15,5-38 Ф-2АД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175/65R14 Кама EURO-519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175/70R13 Кама EURO-518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175/70R13 Кама-217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175/70R13 Кама-505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175/80R16 И-511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185/65R14 KAMA EURO-159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185/65R14 Кама Euro-129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 К-156-1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 К-182А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 Кама-232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185/75R16C КШЗ К-156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Matador MPS 500 Sibir Ice Van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Кама-301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195/65R15 Кама-234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195R16C К-139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205/65R15 Amtel NordMaster 94Q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205/65R15 Cordiant Sno-Max 94T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205/65R15 Yokohama AE-01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205/65R15 Кама EURO-519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205/70R16 Кама Flame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 R16 102T Yokohama Ice Guard IG55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215/90-15С Я-245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Amtel К-155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К-155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Кама-219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Сordiant off road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ЯШЗ Я-435А MEDVED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235/75R15 И-520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28.1R26 ФД-12М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315/80R22,5 GOODYEAR Omnitrac MSD II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425/85R21 Кама-1260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7,50-20 В-103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8,25R20 У-2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9,00-16 Я-324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9,00-20 VL-45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ИН-142Б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О-40БМ-1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80246" w:rsidRPr="00396193" w:rsidTr="00852A1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80246" w:rsidRPr="00396193" w:rsidRDefault="00D80246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15,5-38 Ф-2АД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 Кама-232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215/90-15С Я-245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Кама-219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425/85R21 Кама-1260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8,25R20 У-2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ИН-142Б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80246" w:rsidRPr="00396193" w:rsidTr="00852A1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80246" w:rsidRPr="00396193" w:rsidRDefault="00D80246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205/70R16 Кама Flame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215/90-15С Я-245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195/65R15 Кама EURO-519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Yokohama G012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ИН-142Б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1100х400х533 О-47А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1200х500х508 ИДП-284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Matador MPS 500 Sibir Ice Van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Кама-301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205/60R16 Cordiant Sport 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Contyre Arctic Ice III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Yokohama G012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Кама-515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К-152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225/75R16 Сordiant off road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425/85R21 TyRex CRG Power O-184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425/85R21 Кама-1260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сельскохозяйственная 16,9-28 Nokian TR Forest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11,2-20 Ф-35-1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15,5-38 Ф-2АД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Кама EURO-520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195/65R15 Кама EURO-519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205/60R16 Michelin X-Ice North 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205/60R16 Yokohama AC-02 92V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205/70R16 Кама Flame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205/75R15 Кама-515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Contyre Arctic Ice III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Кама-515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215/90-15С Я-245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235/75R15 И-520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425/85R21 TyRex CRG Power O-184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7,50-20 В-103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8,25R20 У-2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ИН-142Б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К-70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15,5-38 Ф-2АД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7,50-20 МИ-173-1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205/60R16 Michelin X-Ice North 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Bridgestone Spike-01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8,25R20 У-2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11,00R20 И-68А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 w:val="restar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11,2-20 Ф-35-1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1100х400х533 О-47А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12,00-18 КИ-115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12,00R20 М-93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175/70R13 Кама-217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185/75R16С Matador MPS 500 Sibir Ice Van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195/65R15 Кама-234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205/60R16 Yokohama AC-02 92V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215/65R16 Bridgestone EP850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225/85R15С И-502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425/85R21 TyRex CRG Power O-184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8,25-20 КИ-111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2A1E" w:rsidRPr="00396193" w:rsidTr="00852A1E">
        <w:trPr>
          <w:trHeight w:val="300"/>
        </w:trPr>
        <w:tc>
          <w:tcPr>
            <w:tcW w:w="221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930" w:type="pct"/>
            <w:shd w:val="clear" w:color="auto" w:fill="auto"/>
            <w:vAlign w:val="center"/>
          </w:tcPr>
          <w:p w:rsidR="00852A1E" w:rsidRPr="00396193" w:rsidRDefault="00852A1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автомобильная 9,00R20 ИН-142Б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267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:rsidR="00852A1E" w:rsidRPr="00396193" w:rsidRDefault="00852A1E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792"/>
        <w:gridCol w:w="3351"/>
        <w:gridCol w:w="3569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8779C0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189" w:rsidRDefault="00232189" w:rsidP="004578ED">
      <w:pPr>
        <w:spacing w:line="240" w:lineRule="auto"/>
      </w:pPr>
      <w:r>
        <w:separator/>
      </w:r>
    </w:p>
  </w:endnote>
  <w:endnote w:type="continuationSeparator" w:id="0">
    <w:p w:rsidR="00232189" w:rsidRDefault="00232189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189" w:rsidRDefault="00232189" w:rsidP="004578ED">
      <w:pPr>
        <w:spacing w:line="240" w:lineRule="auto"/>
      </w:pPr>
      <w:r>
        <w:separator/>
      </w:r>
    </w:p>
  </w:footnote>
  <w:footnote w:type="continuationSeparator" w:id="0">
    <w:p w:rsidR="00232189" w:rsidRDefault="00232189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Number" w:val="_______"/>
    <w:docVar w:name="samLot" w:val="Поставка автомобильных шин"/>
    <w:docVar w:name="SummaVsego" w:val="15 422 887,14"/>
    <w:docVar w:name="ДатаОформления" w:val="05.10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Конкурс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автомобильных шин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376ED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32189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33AD"/>
    <w:rsid w:val="00795F33"/>
    <w:rsid w:val="007B2365"/>
    <w:rsid w:val="007E6343"/>
    <w:rsid w:val="00800134"/>
    <w:rsid w:val="0080047D"/>
    <w:rsid w:val="0081261D"/>
    <w:rsid w:val="00820268"/>
    <w:rsid w:val="00825015"/>
    <w:rsid w:val="00852A1E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0246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42EAA"/>
  <w15:docId w15:val="{1A68CC14-805E-4446-A0BD-E5E54E4C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52A1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0B6EAC-34E6-475B-BC2E-ED1F9247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1EBD35D3</Template>
  <TotalTime>2</TotalTime>
  <Pages>14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3</cp:revision>
  <dcterms:created xsi:type="dcterms:W3CDTF">2017-11-30T10:04:00Z</dcterms:created>
  <dcterms:modified xsi:type="dcterms:W3CDTF">2017-11-30T10:05:00Z</dcterms:modified>
</cp:coreProperties>
</file>